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3A453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A453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3A4539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453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53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4539" w:rsidRDefault="00E12828" w:rsidP="00A85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539">
              <w:rPr>
                <w:b/>
                <w:sz w:val="26"/>
                <w:szCs w:val="26"/>
                <w:lang w:val="en-US"/>
              </w:rPr>
              <w:t>203C_</w:t>
            </w:r>
            <w:r w:rsidR="00502943" w:rsidRPr="003A4539">
              <w:rPr>
                <w:b/>
                <w:sz w:val="26"/>
                <w:szCs w:val="26"/>
              </w:rPr>
              <w:t>202</w:t>
            </w:r>
          </w:p>
        </w:tc>
      </w:tr>
      <w:tr w:rsidR="00C44B8B" w:rsidRPr="003A4539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453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4539">
              <w:rPr>
                <w:b/>
                <w:sz w:val="26"/>
                <w:szCs w:val="26"/>
              </w:rPr>
              <w:t xml:space="preserve">Номер материала </w:t>
            </w:r>
            <w:r w:rsidRPr="003A453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A4539" w:rsidRDefault="00504D0B" w:rsidP="009A03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A4539">
              <w:rPr>
                <w:b/>
                <w:sz w:val="26"/>
                <w:szCs w:val="26"/>
                <w:lang w:val="en-US"/>
              </w:rPr>
              <w:t>2</w:t>
            </w:r>
            <w:r w:rsidR="00ED2BA7" w:rsidRPr="003A4539">
              <w:rPr>
                <w:b/>
                <w:sz w:val="26"/>
                <w:szCs w:val="26"/>
              </w:rPr>
              <w:t>32843</w:t>
            </w:r>
            <w:r w:rsidR="009A03CD" w:rsidRPr="003A4539">
              <w:rPr>
                <w:b/>
                <w:sz w:val="26"/>
                <w:szCs w:val="26"/>
              </w:rPr>
              <w:t>3</w:t>
            </w:r>
            <w:r w:rsidR="00C44B8B" w:rsidRPr="003A4539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0"/>
          </w:p>
        </w:tc>
      </w:tr>
    </w:tbl>
    <w:p w:rsidR="00C44B8B" w:rsidRPr="003A453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4539">
        <w:rPr>
          <w:sz w:val="26"/>
          <w:szCs w:val="26"/>
        </w:rPr>
        <w:t>_____________________________________</w:t>
      </w:r>
    </w:p>
    <w:p w:rsidR="00C44B8B" w:rsidRPr="003A453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539">
        <w:rPr>
          <w:sz w:val="26"/>
          <w:szCs w:val="26"/>
        </w:rPr>
        <w:t xml:space="preserve">_____________________________________ </w:t>
      </w:r>
    </w:p>
    <w:p w:rsidR="00C44B8B" w:rsidRPr="003A453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539">
        <w:rPr>
          <w:sz w:val="26"/>
          <w:szCs w:val="26"/>
        </w:rPr>
        <w:t>_____________________________________</w:t>
      </w:r>
    </w:p>
    <w:p w:rsidR="00C44B8B" w:rsidRPr="003A453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4539">
        <w:rPr>
          <w:sz w:val="26"/>
          <w:szCs w:val="26"/>
        </w:rPr>
        <w:tab/>
        <w:t xml:space="preserve">_______________________ /_____________ </w:t>
      </w:r>
    </w:p>
    <w:p w:rsidR="00C44B8B" w:rsidRPr="003A453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4539">
        <w:rPr>
          <w:sz w:val="26"/>
          <w:szCs w:val="26"/>
        </w:rPr>
        <w:t>“_______” ___________________ 20_____ г.</w:t>
      </w:r>
    </w:p>
    <w:p w:rsidR="00C44B8B" w:rsidRPr="003A4539" w:rsidRDefault="00C44B8B" w:rsidP="00C44B8B"/>
    <w:p w:rsidR="00C44B8B" w:rsidRPr="003A4539" w:rsidRDefault="00C44B8B" w:rsidP="00C44B8B"/>
    <w:p w:rsidR="00C44B8B" w:rsidRPr="003A4539" w:rsidRDefault="00C44B8B" w:rsidP="00C44B8B"/>
    <w:p w:rsidR="00C44B8B" w:rsidRPr="003A4539" w:rsidRDefault="00C44B8B" w:rsidP="00C44B8B">
      <w:pPr>
        <w:pStyle w:val="2"/>
        <w:numPr>
          <w:ilvl w:val="0"/>
          <w:numId w:val="0"/>
        </w:numPr>
        <w:spacing w:after="120"/>
      </w:pPr>
      <w:r w:rsidRPr="003A4539">
        <w:t>ТЕХНИЧЕСКОЕ ЗАДАНИЕ</w:t>
      </w:r>
    </w:p>
    <w:p w:rsidR="00612811" w:rsidRPr="003A4539" w:rsidRDefault="004F6968" w:rsidP="00773399">
      <w:pPr>
        <w:ind w:firstLine="0"/>
        <w:jc w:val="center"/>
        <w:rPr>
          <w:sz w:val="24"/>
          <w:szCs w:val="24"/>
        </w:rPr>
      </w:pPr>
      <w:r w:rsidRPr="003A4539">
        <w:rPr>
          <w:b/>
          <w:sz w:val="26"/>
          <w:szCs w:val="26"/>
        </w:rPr>
        <w:t xml:space="preserve">на </w:t>
      </w:r>
      <w:r w:rsidR="00612811" w:rsidRPr="003A4539">
        <w:rPr>
          <w:b/>
          <w:sz w:val="26"/>
          <w:szCs w:val="26"/>
        </w:rPr>
        <w:t xml:space="preserve">поставку </w:t>
      </w:r>
      <w:r w:rsidR="003C5425" w:rsidRPr="003A4539">
        <w:rPr>
          <w:b/>
          <w:bCs/>
          <w:sz w:val="26"/>
          <w:szCs w:val="26"/>
        </w:rPr>
        <w:t>траверс</w:t>
      </w:r>
      <w:r w:rsidR="00843900" w:rsidRPr="003A4539">
        <w:rPr>
          <w:b/>
          <w:sz w:val="26"/>
          <w:szCs w:val="26"/>
        </w:rPr>
        <w:t xml:space="preserve"> </w:t>
      </w:r>
      <w:r w:rsidR="00EA5CE2" w:rsidRPr="003A4539">
        <w:rPr>
          <w:b/>
          <w:sz w:val="26"/>
          <w:szCs w:val="26"/>
        </w:rPr>
        <w:t>(</w:t>
      </w:r>
      <w:r w:rsidR="006E5311" w:rsidRPr="003A4539">
        <w:rPr>
          <w:b/>
          <w:sz w:val="26"/>
          <w:szCs w:val="26"/>
        </w:rPr>
        <w:t>Оттяжка ОТ251</w:t>
      </w:r>
      <w:r w:rsidR="009A03CD" w:rsidRPr="003A4539">
        <w:rPr>
          <w:b/>
          <w:sz w:val="26"/>
          <w:szCs w:val="26"/>
        </w:rPr>
        <w:t xml:space="preserve"> 3.407.1-164.30.01</w:t>
      </w:r>
      <w:r w:rsidR="00EA5CE2" w:rsidRPr="003A4539">
        <w:rPr>
          <w:b/>
          <w:sz w:val="26"/>
          <w:szCs w:val="26"/>
        </w:rPr>
        <w:t>)</w:t>
      </w:r>
      <w:r w:rsidR="0034346D" w:rsidRPr="003A4539">
        <w:rPr>
          <w:b/>
          <w:sz w:val="26"/>
          <w:szCs w:val="26"/>
        </w:rPr>
        <w:t>.</w:t>
      </w:r>
      <w:r w:rsidR="009C0389" w:rsidRPr="003A4539">
        <w:rPr>
          <w:b/>
          <w:sz w:val="26"/>
          <w:szCs w:val="26"/>
        </w:rPr>
        <w:t xml:space="preserve"> </w:t>
      </w:r>
      <w:r w:rsidR="000D7762" w:rsidRPr="00804AA2">
        <w:rPr>
          <w:b/>
          <w:sz w:val="24"/>
          <w:szCs w:val="24"/>
        </w:rPr>
        <w:t>(или эквивалент)</w:t>
      </w:r>
      <w:r w:rsidR="000D7762">
        <w:rPr>
          <w:b/>
          <w:sz w:val="24"/>
          <w:szCs w:val="24"/>
        </w:rPr>
        <w:t xml:space="preserve"> </w:t>
      </w:r>
      <w:bookmarkStart w:id="1" w:name="_GoBack"/>
      <w:bookmarkEnd w:id="1"/>
      <w:r w:rsidR="009C0389" w:rsidRPr="003A4539">
        <w:rPr>
          <w:b/>
          <w:sz w:val="26"/>
          <w:szCs w:val="26"/>
        </w:rPr>
        <w:t xml:space="preserve">Лот № </w:t>
      </w:r>
      <w:r w:rsidR="00F115B9" w:rsidRPr="003A4539">
        <w:rPr>
          <w:b/>
          <w:sz w:val="26"/>
          <w:szCs w:val="26"/>
          <w:u w:val="single"/>
        </w:rPr>
        <w:t>203</w:t>
      </w:r>
      <w:r w:rsidR="00F115B9" w:rsidRPr="003A4539">
        <w:rPr>
          <w:b/>
          <w:sz w:val="26"/>
          <w:szCs w:val="26"/>
          <w:u w:val="single"/>
          <w:lang w:val="en-US"/>
        </w:rPr>
        <w:t>C</w:t>
      </w:r>
    </w:p>
    <w:p w:rsidR="00020DD3" w:rsidRPr="003A453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A453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539">
        <w:rPr>
          <w:b/>
          <w:bCs/>
          <w:sz w:val="26"/>
          <w:szCs w:val="26"/>
        </w:rPr>
        <w:t xml:space="preserve">Технические требования к </w:t>
      </w:r>
      <w:r w:rsidR="000D4FD2" w:rsidRPr="003A4539">
        <w:rPr>
          <w:b/>
          <w:bCs/>
          <w:sz w:val="26"/>
          <w:szCs w:val="26"/>
        </w:rPr>
        <w:t>продукции</w:t>
      </w:r>
      <w:r w:rsidRPr="003A4539">
        <w:rPr>
          <w:b/>
          <w:bCs/>
          <w:sz w:val="26"/>
          <w:szCs w:val="26"/>
        </w:rPr>
        <w:t>.</w:t>
      </w:r>
    </w:p>
    <w:p w:rsidR="004F4E9E" w:rsidRPr="003A453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3A4539">
        <w:rPr>
          <w:sz w:val="24"/>
          <w:szCs w:val="24"/>
        </w:rPr>
        <w:t xml:space="preserve">Технические требования, характеристики </w:t>
      </w:r>
      <w:r w:rsidR="00A10530">
        <w:rPr>
          <w:sz w:val="24"/>
          <w:szCs w:val="24"/>
        </w:rPr>
        <w:t>металлоконструкций</w:t>
      </w:r>
      <w:r w:rsidR="004F4E9E" w:rsidRPr="003A4539">
        <w:rPr>
          <w:sz w:val="24"/>
          <w:szCs w:val="24"/>
        </w:rPr>
        <w:t xml:space="preserve"> должны соответствовать </w:t>
      </w:r>
      <w:r w:rsidR="001759FB" w:rsidRPr="003A4539">
        <w:rPr>
          <w:sz w:val="24"/>
          <w:szCs w:val="24"/>
        </w:rPr>
        <w:t>требованиям</w:t>
      </w:r>
      <w:r w:rsidR="001759FB" w:rsidRPr="003A4539">
        <w:rPr>
          <w:color w:val="FF0000"/>
          <w:sz w:val="24"/>
          <w:szCs w:val="24"/>
        </w:rPr>
        <w:t> </w:t>
      </w:r>
      <w:bookmarkStart w:id="2" w:name="Поле4"/>
      <w:r w:rsidR="00944C92" w:rsidRPr="003A4539">
        <w:rPr>
          <w:sz w:val="24"/>
          <w:szCs w:val="24"/>
        </w:rPr>
        <w:t>Т</w:t>
      </w:r>
      <w:r w:rsidR="00504D0B" w:rsidRPr="003A4539">
        <w:rPr>
          <w:sz w:val="24"/>
          <w:szCs w:val="24"/>
        </w:rPr>
        <w:t xml:space="preserve">ипового проекта </w:t>
      </w:r>
      <w:r w:rsidR="009A03CD" w:rsidRPr="003A4539">
        <w:rPr>
          <w:sz w:val="24"/>
          <w:szCs w:val="24"/>
        </w:rPr>
        <w:t>3.407.1-164.30.01</w:t>
      </w:r>
      <w:r w:rsidR="0073431B" w:rsidRPr="003A4539">
        <w:rPr>
          <w:sz w:val="24"/>
          <w:szCs w:val="24"/>
        </w:rPr>
        <w:t>.</w:t>
      </w:r>
      <w:bookmarkEnd w:id="2"/>
    </w:p>
    <w:p w:rsidR="00A305DC" w:rsidRPr="003A4539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0530" w:rsidRPr="0014169A" w:rsidRDefault="00A10530" w:rsidP="00A105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:rsidR="00A10530" w:rsidRPr="0014169A" w:rsidRDefault="00A10530" w:rsidP="00A1053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:rsidR="00A10530" w:rsidRPr="0014169A" w:rsidRDefault="00A10530" w:rsidP="00A1053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4354A0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запасные части, не использовавшиеся ранее на энергообъектах ПАО «</w:t>
      </w:r>
      <w:r w:rsidR="004354A0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A10530" w:rsidRPr="0014169A" w:rsidRDefault="00A10530" w:rsidP="00A10530">
      <w:pPr>
        <w:pStyle w:val="ad"/>
        <w:numPr>
          <w:ilvl w:val="0"/>
          <w:numId w:val="5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:rsidR="00A10530" w:rsidRPr="0014169A" w:rsidRDefault="00A10530" w:rsidP="00A10530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A10530" w:rsidRPr="0014169A" w:rsidRDefault="00A10530" w:rsidP="00A1053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  <w:t xml:space="preserve">2.2. </w:t>
      </w:r>
      <w:r w:rsidR="001E3270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1E3270" w:rsidRPr="00804AA2">
        <w:rPr>
          <w:bCs/>
          <w:sz w:val="24"/>
          <w:szCs w:val="24"/>
        </w:rPr>
        <w:t xml:space="preserve">обязан предоставить </w:t>
      </w:r>
      <w:r w:rsidR="001E3270" w:rsidRPr="00804AA2">
        <w:rPr>
          <w:sz w:val="24"/>
          <w:szCs w:val="24"/>
        </w:rPr>
        <w:t>при поставке товара</w:t>
      </w:r>
      <w:r w:rsidR="001E327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</w:t>
      </w:r>
      <w:r w:rsidR="001E3270">
        <w:rPr>
          <w:sz w:val="24"/>
          <w:szCs w:val="24"/>
        </w:rPr>
        <w:lastRenderedPageBreak/>
        <w:t xml:space="preserve">продукции, заверенную производителем. </w:t>
      </w:r>
      <w:r w:rsidR="001E3270" w:rsidRPr="00804AA2">
        <w:rPr>
          <w:bCs/>
          <w:sz w:val="24"/>
          <w:szCs w:val="24"/>
        </w:rPr>
        <w:t xml:space="preserve">Данные документы должны подтверждать технические характеристики, заявленные поставщиком </w:t>
      </w:r>
      <w:r w:rsidR="001E3270" w:rsidRPr="00804AA2">
        <w:rPr>
          <w:sz w:val="24"/>
          <w:szCs w:val="24"/>
        </w:rPr>
        <w:t>продукции</w:t>
      </w:r>
      <w:r w:rsidR="001E3270" w:rsidRPr="00804AA2">
        <w:rPr>
          <w:bCs/>
          <w:sz w:val="24"/>
          <w:szCs w:val="24"/>
        </w:rPr>
        <w:t xml:space="preserve"> в техническом предложении</w:t>
      </w:r>
      <w:r w:rsidRPr="0014169A">
        <w:rPr>
          <w:sz w:val="24"/>
          <w:szCs w:val="24"/>
        </w:rPr>
        <w:t>.</w:t>
      </w:r>
    </w:p>
    <w:p w:rsidR="00A10530" w:rsidRPr="0014169A" w:rsidRDefault="00A10530" w:rsidP="00A1053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A10530" w:rsidRPr="00A10530" w:rsidRDefault="00A10530" w:rsidP="00A10530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14169A">
        <w:rPr>
          <w:sz w:val="24"/>
          <w:szCs w:val="24"/>
        </w:rPr>
        <w:t xml:space="preserve">Типового проекта </w:t>
      </w:r>
      <w:r w:rsidRPr="003A4539">
        <w:rPr>
          <w:sz w:val="24"/>
          <w:szCs w:val="24"/>
        </w:rPr>
        <w:t>3.407.1-164.30.01.</w:t>
      </w:r>
    </w:p>
    <w:p w:rsidR="00A10530" w:rsidRPr="0014169A" w:rsidRDefault="00A10530" w:rsidP="00A1053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:rsidR="00A10530" w:rsidRPr="0014169A" w:rsidRDefault="00A10530" w:rsidP="00A10530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:rsidR="00A10530" w:rsidRPr="0014169A" w:rsidRDefault="00A10530" w:rsidP="00A10530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 испытаниям.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0530" w:rsidRPr="0014169A" w:rsidRDefault="00A10530" w:rsidP="00A105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0530" w:rsidRPr="0014169A" w:rsidRDefault="00A10530" w:rsidP="00A105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0530" w:rsidRPr="0014169A" w:rsidRDefault="00A10530" w:rsidP="00A105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 xml:space="preserve">, перечисленных в п.2.3 данного ТЗ (для конкретного типа номенклатуры). Маркировка </w:t>
      </w:r>
      <w:r>
        <w:rPr>
          <w:sz w:val="24"/>
          <w:szCs w:val="24"/>
        </w:rPr>
        <w:lastRenderedPageBreak/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:rsidR="00A10530" w:rsidRPr="0014169A" w:rsidRDefault="00A10530" w:rsidP="00A105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:rsidR="00A10530" w:rsidRPr="0014169A" w:rsidRDefault="00A10530" w:rsidP="00A105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1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:rsidR="00A10530" w:rsidRPr="0014169A" w:rsidRDefault="00A10530" w:rsidP="00A105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:rsidR="00A10530" w:rsidRPr="0014169A" w:rsidRDefault="00A10530" w:rsidP="00A105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10530" w:rsidRPr="0014169A" w:rsidRDefault="00A10530" w:rsidP="00A1053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:rsidR="00A10530" w:rsidRPr="0014169A" w:rsidRDefault="00A10530" w:rsidP="00A105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ПАО «</w:t>
      </w:r>
      <w:r w:rsidR="004354A0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:rsidR="00A10530" w:rsidRPr="0014169A" w:rsidRDefault="00A10530" w:rsidP="00A105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0530" w:rsidRPr="0014169A" w:rsidRDefault="00A10530" w:rsidP="00A10530">
      <w:pPr>
        <w:rPr>
          <w:sz w:val="26"/>
          <w:szCs w:val="26"/>
        </w:rPr>
      </w:pPr>
    </w:p>
    <w:p w:rsidR="00A10530" w:rsidRPr="0014169A" w:rsidRDefault="00A10530" w:rsidP="00A10530">
      <w:pPr>
        <w:rPr>
          <w:sz w:val="26"/>
          <w:szCs w:val="26"/>
        </w:rPr>
      </w:pPr>
    </w:p>
    <w:p w:rsidR="00A10530" w:rsidRPr="0014169A" w:rsidRDefault="00A10530" w:rsidP="00A10530">
      <w:pPr>
        <w:rPr>
          <w:sz w:val="26"/>
          <w:szCs w:val="26"/>
        </w:rPr>
      </w:pPr>
    </w:p>
    <w:p w:rsidR="00A10530" w:rsidRPr="0014169A" w:rsidRDefault="00A10530" w:rsidP="00A10530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10530" w:rsidRPr="00CB6078" w:rsidRDefault="00A10530" w:rsidP="00A10530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r w:rsidRPr="00CB6078">
        <w:rPr>
          <w:sz w:val="22"/>
          <w:szCs w:val="22"/>
        </w:rPr>
        <w:t xml:space="preserve">         </w:t>
      </w:r>
    </w:p>
    <w:p w:rsidR="00A10530" w:rsidRPr="00CB6078" w:rsidRDefault="00A10530" w:rsidP="00A10530">
      <w:pPr>
        <w:ind w:firstLine="0"/>
        <w:rPr>
          <w:sz w:val="26"/>
          <w:szCs w:val="26"/>
        </w:rPr>
      </w:pPr>
    </w:p>
    <w:p w:rsidR="008A5CA5" w:rsidRPr="00CB6078" w:rsidRDefault="008A5CA5" w:rsidP="00A10530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FA1" w:rsidRDefault="00454FA1">
      <w:r>
        <w:separator/>
      </w:r>
    </w:p>
  </w:endnote>
  <w:endnote w:type="continuationSeparator" w:id="0">
    <w:p w:rsidR="00454FA1" w:rsidRDefault="0045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FA1" w:rsidRDefault="00454FA1">
      <w:r>
        <w:separator/>
      </w:r>
    </w:p>
  </w:footnote>
  <w:footnote w:type="continuationSeparator" w:id="0">
    <w:p w:rsidR="00454FA1" w:rsidRDefault="0045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54B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762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7C1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3270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2F8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539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5F5D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A0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4FA1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6AC2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943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CA1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311"/>
    <w:rsid w:val="006E56BF"/>
    <w:rsid w:val="006E64BE"/>
    <w:rsid w:val="006E6A76"/>
    <w:rsid w:val="006E7183"/>
    <w:rsid w:val="006F24B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1E58"/>
    <w:rsid w:val="00871E94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5288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3CD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0530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8D8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2FA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328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A731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BA7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58C783-27D0-4FFD-9AE6-C27743E2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F13F-8986-4B93-BF7F-C99213024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06FAA29-3AAF-409F-80FF-BDE7082FC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239D4-DDA2-4A7B-89AF-364EC8345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A285E-703A-4BAF-89B5-9885136D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30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12</cp:revision>
  <cp:lastPrinted>2015-05-06T13:22:00Z</cp:lastPrinted>
  <dcterms:created xsi:type="dcterms:W3CDTF">2015-10-16T05:26:00Z</dcterms:created>
  <dcterms:modified xsi:type="dcterms:W3CDTF">2023-01-06T21:55:00Z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